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消防安全知识科普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290820" cy="6750050"/>
                  <wp:effectExtent l="0" t="0" r="5080" b="12700"/>
                  <wp:docPr id="1" name="图片 1" descr="C:\Users\Administrator\Desktop\IMG_20230410_095142.jpgIMG_20230410_095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Administrator\Desktop\IMG_20230410_095142.jpgIMG_20230410_09514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0820" cy="675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扬扬</w:t>
      </w:r>
      <w:r>
        <w:rPr>
          <w:rFonts w:ascii="宋体" w:hAnsi="宋体" w:cs="宋体"/>
          <w:sz w:val="28"/>
          <w:szCs w:val="28"/>
        </w:rPr>
        <w:t>3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2023.4.28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第十二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防欺凌安全教育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262245" cy="6749415"/>
                  <wp:effectExtent l="0" t="0" r="14605" b="13335"/>
                  <wp:docPr id="3" name="图片 3" descr="C:\Users\Administrator\Desktop\IMG_20230424_082022.jpgIMG_20230424_082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\Users\Administrator\Desktop\IMG_20230424_082022.jpgIMG_20230424_08202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2245" cy="6749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BE60B5"/>
    <w:rsid w:val="0CC13EAE"/>
    <w:rsid w:val="0D28424C"/>
    <w:rsid w:val="0FF10FED"/>
    <w:rsid w:val="132018F6"/>
    <w:rsid w:val="13296383"/>
    <w:rsid w:val="13E474A0"/>
    <w:rsid w:val="14666FC3"/>
    <w:rsid w:val="152432C5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A4827BE"/>
    <w:rsid w:val="2E3A7BDA"/>
    <w:rsid w:val="2E6669B1"/>
    <w:rsid w:val="2F1A3574"/>
    <w:rsid w:val="2FBB411A"/>
    <w:rsid w:val="2FC601BF"/>
    <w:rsid w:val="304D43F8"/>
    <w:rsid w:val="30B73988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131</Words>
  <Characters>165</Characters>
  <Lines>0</Lines>
  <Paragraphs>0</Paragraphs>
  <TotalTime>13</TotalTime>
  <ScaleCrop>false</ScaleCrop>
  <LinksUpToDate>false</LinksUpToDate>
  <CharactersWithSpaces>197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2020-11-03T00:11:00Z</cp:lastPrinted>
  <dcterms:modified xsi:type="dcterms:W3CDTF">2023-04-25T02:41:46Z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09A07971D49D430EB94B767405B868E4</vt:lpwstr>
  </property>
</Properties>
</file>